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5017FB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BC2447" w:rsidRPr="00BC2447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BC2447" w:rsidRPr="00BC2447">
        <w:rPr>
          <w:rFonts w:ascii="Verdana" w:eastAsia="Times New Roman" w:hAnsi="Verdana" w:cs="Times New Roman"/>
          <w:b/>
          <w:lang w:eastAsia="cs-CZ"/>
        </w:rPr>
        <w:t xml:space="preserve">Technika pro údržbu železničních prostranství“ </w:t>
      </w:r>
      <w:r w:rsidR="00BC2447" w:rsidRPr="00BC2447">
        <w:rPr>
          <w:rFonts w:ascii="Verdana" w:eastAsia="Times New Roman" w:hAnsi="Verdana" w:cs="Times New Roman"/>
          <w:bCs/>
          <w:lang w:eastAsia="cs-CZ"/>
        </w:rPr>
        <w:t>č.j. 119354/2026-SŽ-GŘ-O15</w:t>
      </w:r>
      <w:r w:rsidR="00BC2447" w:rsidRPr="00BC2447">
        <w:rPr>
          <w:rFonts w:ascii="Verdana" w:eastAsia="Times New Roman" w:hAnsi="Verdana" w:cs="Times New Roman"/>
          <w:b/>
          <w:lang w:eastAsia="cs-CZ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E670D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E670D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E670D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2D9E" w14:textId="77777777" w:rsidR="00E670D1" w:rsidRDefault="00E670D1" w:rsidP="00962258">
      <w:pPr>
        <w:spacing w:after="0" w:line="240" w:lineRule="auto"/>
      </w:pPr>
      <w:r>
        <w:separator/>
      </w:r>
    </w:p>
  </w:endnote>
  <w:endnote w:type="continuationSeparator" w:id="0">
    <w:p w14:paraId="2D560C43" w14:textId="77777777" w:rsidR="00E670D1" w:rsidRDefault="00E670D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2338D" w14:textId="77777777" w:rsidR="00E670D1" w:rsidRDefault="00E670D1" w:rsidP="00962258">
      <w:pPr>
        <w:spacing w:after="0" w:line="240" w:lineRule="auto"/>
      </w:pPr>
      <w:r>
        <w:separator/>
      </w:r>
    </w:p>
  </w:footnote>
  <w:footnote w:type="continuationSeparator" w:id="0">
    <w:p w14:paraId="35E7AC92" w14:textId="77777777" w:rsidR="00E670D1" w:rsidRDefault="00E670D1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74C53"/>
    <w:rsid w:val="00375E74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6A1A"/>
    <w:rsid w:val="00BC2447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670D1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84552"/>
    <w:rsid w:val="001B32B3"/>
    <w:rsid w:val="002E2C8A"/>
    <w:rsid w:val="00374C53"/>
    <w:rsid w:val="00375E74"/>
    <w:rsid w:val="00390121"/>
    <w:rsid w:val="00465526"/>
    <w:rsid w:val="0049171C"/>
    <w:rsid w:val="004B52FD"/>
    <w:rsid w:val="00710200"/>
    <w:rsid w:val="0087094D"/>
    <w:rsid w:val="009038E8"/>
    <w:rsid w:val="00B72819"/>
    <w:rsid w:val="00B81688"/>
    <w:rsid w:val="00BE31C7"/>
    <w:rsid w:val="00C601C7"/>
    <w:rsid w:val="00D3256A"/>
    <w:rsid w:val="00E11C7E"/>
    <w:rsid w:val="00E553C3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475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Pravda Barbora, Mgr.</cp:lastModifiedBy>
  <cp:revision>16</cp:revision>
  <cp:lastPrinted>2017-11-28T17:18:00Z</cp:lastPrinted>
  <dcterms:created xsi:type="dcterms:W3CDTF">2023-11-16T10:29:00Z</dcterms:created>
  <dcterms:modified xsi:type="dcterms:W3CDTF">2026-07-14T09:21:00Z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